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289726A1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289726A1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77777777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4BD92D13" w14:textId="77777777" w:rsidR="00C04EDD" w:rsidRPr="00F54AB0" w:rsidRDefault="00C04EDD" w:rsidP="00C04EDD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65A2FCAE" w14:textId="77777777" w:rsidR="00C04EDD" w:rsidRPr="00F54AB0" w:rsidRDefault="00C04EDD" w:rsidP="00C04ED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38C483B1" w14:textId="7BE340DA" w:rsidR="00C04EDD" w:rsidRPr="00F54AB0" w:rsidRDefault="00C04EDD" w:rsidP="00C04ED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inscripciones presenciales es el </w:t>
      </w:r>
      <w:r w:rsidR="0084596A">
        <w:rPr>
          <w:rFonts w:ascii="Arial" w:hAnsi="Arial" w:cs="Arial"/>
        </w:rPr>
        <w:t>miércoles 11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presentar </w:t>
      </w:r>
      <w:r>
        <w:rPr>
          <w:rFonts w:ascii="Arial" w:hAnsi="Arial" w:cs="Arial"/>
        </w:rPr>
        <w:t>de forma física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candidato.</w:t>
      </w:r>
    </w:p>
    <w:p w14:paraId="4DD0CAFE" w14:textId="6946BD41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36318160" w14:textId="3439904A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>Plan de gobierno de la lista presentada de acuerdo al formato del CEU</w:t>
      </w:r>
      <w:bookmarkEnd w:id="0"/>
      <w:r>
        <w:rPr>
          <w:rFonts w:ascii="Arial" w:hAnsi="Arial" w:cs="Arial"/>
        </w:rPr>
        <w:t>.</w:t>
      </w:r>
      <w:r w:rsidR="00DF1628" w:rsidRPr="00DF1628">
        <w:rPr>
          <w:rFonts w:ascii="Arial" w:hAnsi="Arial" w:cs="Arial"/>
        </w:rPr>
        <w:t xml:space="preserve"> </w:t>
      </w:r>
      <w:r w:rsidR="00DF1628" w:rsidRPr="00C6422C">
        <w:rPr>
          <w:rFonts w:ascii="Arial" w:hAnsi="Arial" w:cs="Arial"/>
        </w:rPr>
        <w:t>(</w:t>
      </w:r>
      <w:r w:rsidR="00DF1628" w:rsidRPr="006E238A">
        <w:rPr>
          <w:rFonts w:ascii="Arial" w:hAnsi="Arial" w:cs="Arial"/>
          <w:b/>
          <w:bCs/>
        </w:rPr>
        <w:t>Formato 0</w:t>
      </w:r>
      <w:r w:rsidR="00DF1628">
        <w:rPr>
          <w:rFonts w:ascii="Arial" w:hAnsi="Arial" w:cs="Arial"/>
          <w:b/>
          <w:bCs/>
        </w:rPr>
        <w:t>4</w:t>
      </w:r>
      <w:r w:rsidR="00DF1628" w:rsidRPr="00C6422C">
        <w:rPr>
          <w:rFonts w:ascii="Arial" w:hAnsi="Arial" w:cs="Arial"/>
        </w:rPr>
        <w:t>)</w:t>
      </w:r>
    </w:p>
    <w:p w14:paraId="65FEB6BE" w14:textId="25ABCB32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6BE229D4" w14:textId="77777777" w:rsidR="00AE2E29" w:rsidRDefault="00AE2E29" w:rsidP="00AE2E29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5E6BA964" w14:textId="6E4985BE" w:rsidR="00AE2E29" w:rsidRPr="00D747A2" w:rsidRDefault="00AE2E29" w:rsidP="00AE2E29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 xml:space="preserve">Todos los formatos suscritos por los candidatos y personeros serán firmados en físico </w:t>
      </w:r>
      <w:r w:rsidR="001A6299" w:rsidRPr="001A6299">
        <w:rPr>
          <w:rFonts w:ascii="Arial" w:hAnsi="Arial" w:cs="Arial"/>
          <w:b/>
          <w:bCs/>
        </w:rPr>
        <w:t xml:space="preserve">con lapicero azul </w:t>
      </w:r>
      <w:r w:rsidRPr="00D747A2">
        <w:rPr>
          <w:rFonts w:ascii="Arial" w:hAnsi="Arial" w:cs="Arial"/>
          <w:b/>
          <w:bCs/>
        </w:rPr>
        <w:t>(firma manuscrita, no se aceptarán firmas escaneadas o impresas)</w:t>
      </w:r>
    </w:p>
    <w:p w14:paraId="634E5970" w14:textId="77777777" w:rsidR="00AE2E29" w:rsidRPr="002D104D" w:rsidRDefault="00AE2E29" w:rsidP="00AE2E29">
      <w:pPr>
        <w:spacing w:after="0" w:line="240" w:lineRule="auto"/>
        <w:jc w:val="both"/>
        <w:rPr>
          <w:rFonts w:ascii="Arial" w:hAnsi="Arial" w:cs="Arial"/>
        </w:rPr>
      </w:pPr>
    </w:p>
    <w:p w14:paraId="4FC9FE0B" w14:textId="77777777" w:rsidR="00AE2E29" w:rsidRPr="00C6422C" w:rsidRDefault="00AE2E29" w:rsidP="00AE2E29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10DA31DF" wp14:editId="1DB7E8CB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23DC77" w14:textId="77777777" w:rsidR="00AE2E29" w:rsidRPr="00C6422C" w:rsidRDefault="00AE2E29" w:rsidP="00AE2E29">
      <w:pPr>
        <w:spacing w:line="240" w:lineRule="auto"/>
        <w:jc w:val="right"/>
        <w:rPr>
          <w:rFonts w:ascii="Arial" w:hAnsi="Arial" w:cs="Arial"/>
        </w:rPr>
      </w:pPr>
    </w:p>
    <w:p w14:paraId="61CD8D5B" w14:textId="77777777" w:rsidR="00AE2E29" w:rsidRPr="00C6422C" w:rsidRDefault="00AE2E29" w:rsidP="00AE2E29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25B4CAE1" w14:textId="77777777" w:rsidR="00AE2E29" w:rsidRPr="009B122E" w:rsidRDefault="00AE2E29" w:rsidP="00AE2E29">
      <w:pPr>
        <w:spacing w:line="240" w:lineRule="auto"/>
        <w:jc w:val="right"/>
        <w:rPr>
          <w:rFonts w:ascii="Arial" w:hAnsi="Arial" w:cs="Arial"/>
          <w:sz w:val="20"/>
        </w:rPr>
      </w:pPr>
    </w:p>
    <w:p w14:paraId="23D7E604" w14:textId="77777777" w:rsidR="00AE2E29" w:rsidRPr="00A36298" w:rsidRDefault="00AE2E29" w:rsidP="00AE2E29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9FFDD9" w14:textId="77777777" w:rsidR="00AE2E29" w:rsidRPr="0080324D" w:rsidRDefault="00AE2E29" w:rsidP="00AE2E29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AE2E29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F902" w14:textId="77777777" w:rsidR="004E0B25" w:rsidRDefault="004E0B25" w:rsidP="005D3A40">
      <w:pPr>
        <w:spacing w:after="0" w:line="240" w:lineRule="auto"/>
      </w:pPr>
      <w:r>
        <w:separator/>
      </w:r>
    </w:p>
  </w:endnote>
  <w:endnote w:type="continuationSeparator" w:id="0">
    <w:p w14:paraId="4A033885" w14:textId="77777777" w:rsidR="004E0B25" w:rsidRDefault="004E0B2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A221" w14:textId="77777777" w:rsidR="00C97506" w:rsidRDefault="00C9750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9BE0" w14:textId="77777777" w:rsidR="00C97506" w:rsidRDefault="00C975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9991" w14:textId="77777777" w:rsidR="004E0B25" w:rsidRDefault="004E0B25" w:rsidP="005D3A40">
      <w:pPr>
        <w:spacing w:after="0" w:line="240" w:lineRule="auto"/>
      </w:pPr>
      <w:r>
        <w:separator/>
      </w:r>
    </w:p>
  </w:footnote>
  <w:footnote w:type="continuationSeparator" w:id="0">
    <w:p w14:paraId="7FEBCA43" w14:textId="77777777" w:rsidR="004E0B25" w:rsidRDefault="004E0B2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88C7" w14:textId="77777777" w:rsidR="00C97506" w:rsidRDefault="00C975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57FD39CC" w14:textId="3140FB38" w:rsidR="0050200B" w:rsidRDefault="00EE4DEC" w:rsidP="00103968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="00C97506"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 w:rsid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2EC" w14:textId="77777777" w:rsidR="00C97506" w:rsidRDefault="00C975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639AE"/>
    <w:rsid w:val="0006776F"/>
    <w:rsid w:val="0007736A"/>
    <w:rsid w:val="0009265F"/>
    <w:rsid w:val="00095FFA"/>
    <w:rsid w:val="000A7CAB"/>
    <w:rsid w:val="000E540F"/>
    <w:rsid w:val="000F679B"/>
    <w:rsid w:val="00103968"/>
    <w:rsid w:val="00121B6D"/>
    <w:rsid w:val="00125A4B"/>
    <w:rsid w:val="00140FA2"/>
    <w:rsid w:val="001529E0"/>
    <w:rsid w:val="0015717C"/>
    <w:rsid w:val="0016155B"/>
    <w:rsid w:val="00161AFD"/>
    <w:rsid w:val="00193578"/>
    <w:rsid w:val="00197D86"/>
    <w:rsid w:val="001A2629"/>
    <w:rsid w:val="001A61A8"/>
    <w:rsid w:val="001A6299"/>
    <w:rsid w:val="001A78C9"/>
    <w:rsid w:val="001B6F4E"/>
    <w:rsid w:val="001C4A1B"/>
    <w:rsid w:val="001C753C"/>
    <w:rsid w:val="001E3944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7B8D"/>
    <w:rsid w:val="002C74A2"/>
    <w:rsid w:val="002E0444"/>
    <w:rsid w:val="002F2BFA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1CED"/>
    <w:rsid w:val="003B3933"/>
    <w:rsid w:val="003B63C5"/>
    <w:rsid w:val="003C1765"/>
    <w:rsid w:val="003D617D"/>
    <w:rsid w:val="003F4C29"/>
    <w:rsid w:val="00431600"/>
    <w:rsid w:val="004370B6"/>
    <w:rsid w:val="004375E5"/>
    <w:rsid w:val="004412F2"/>
    <w:rsid w:val="004559A2"/>
    <w:rsid w:val="0046558A"/>
    <w:rsid w:val="00471591"/>
    <w:rsid w:val="004847DA"/>
    <w:rsid w:val="004B6735"/>
    <w:rsid w:val="004D26C7"/>
    <w:rsid w:val="004D79DB"/>
    <w:rsid w:val="004E0B25"/>
    <w:rsid w:val="004E0E1A"/>
    <w:rsid w:val="004F0833"/>
    <w:rsid w:val="0050200B"/>
    <w:rsid w:val="00511ADD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80F06"/>
    <w:rsid w:val="005A23D2"/>
    <w:rsid w:val="005A4E26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324D"/>
    <w:rsid w:val="008141B2"/>
    <w:rsid w:val="00820649"/>
    <w:rsid w:val="00827D7F"/>
    <w:rsid w:val="008331CB"/>
    <w:rsid w:val="00842C51"/>
    <w:rsid w:val="0084596A"/>
    <w:rsid w:val="0085471E"/>
    <w:rsid w:val="008737BB"/>
    <w:rsid w:val="00877925"/>
    <w:rsid w:val="00882E34"/>
    <w:rsid w:val="0089067C"/>
    <w:rsid w:val="0089381D"/>
    <w:rsid w:val="008A56EB"/>
    <w:rsid w:val="008B0BAD"/>
    <w:rsid w:val="008C2254"/>
    <w:rsid w:val="00903A67"/>
    <w:rsid w:val="00905DE3"/>
    <w:rsid w:val="009104DD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2308"/>
    <w:rsid w:val="00AB6569"/>
    <w:rsid w:val="00AC2E95"/>
    <w:rsid w:val="00AC5EB7"/>
    <w:rsid w:val="00AC740D"/>
    <w:rsid w:val="00AD6DA6"/>
    <w:rsid w:val="00AE2E29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8079D"/>
    <w:rsid w:val="00B959B5"/>
    <w:rsid w:val="00BA7AE7"/>
    <w:rsid w:val="00C04715"/>
    <w:rsid w:val="00C04EDD"/>
    <w:rsid w:val="00C100AF"/>
    <w:rsid w:val="00C10796"/>
    <w:rsid w:val="00C1433E"/>
    <w:rsid w:val="00C245A6"/>
    <w:rsid w:val="00C418FC"/>
    <w:rsid w:val="00C42DE4"/>
    <w:rsid w:val="00C47443"/>
    <w:rsid w:val="00C47C2A"/>
    <w:rsid w:val="00C62BB1"/>
    <w:rsid w:val="00C6357A"/>
    <w:rsid w:val="00C6422C"/>
    <w:rsid w:val="00C65B51"/>
    <w:rsid w:val="00C9746B"/>
    <w:rsid w:val="00C97506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238C1"/>
    <w:rsid w:val="00D33F2E"/>
    <w:rsid w:val="00D343BA"/>
    <w:rsid w:val="00D51ECD"/>
    <w:rsid w:val="00D655A7"/>
    <w:rsid w:val="00D96AA1"/>
    <w:rsid w:val="00DB16E8"/>
    <w:rsid w:val="00DC0F71"/>
    <w:rsid w:val="00DC5F1F"/>
    <w:rsid w:val="00DE4B01"/>
    <w:rsid w:val="00DF1628"/>
    <w:rsid w:val="00DF6973"/>
    <w:rsid w:val="00E00120"/>
    <w:rsid w:val="00E0148D"/>
    <w:rsid w:val="00E027B0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B511B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15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27</cp:revision>
  <cp:lastPrinted>2018-09-13T19:00:00Z</cp:lastPrinted>
  <dcterms:created xsi:type="dcterms:W3CDTF">2022-06-18T23:20:00Z</dcterms:created>
  <dcterms:modified xsi:type="dcterms:W3CDTF">2024-08-27T20:53:00Z</dcterms:modified>
</cp:coreProperties>
</file>